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47FC6250" w:rsidR="0029533F" w:rsidRPr="00DA1614" w:rsidRDefault="00987365" w:rsidP="0033338F">
      <w:pPr>
        <w:pStyle w:val="Pagedecouverture"/>
      </w:pPr>
      <w:r>
        <w:rPr>
          <w:noProof/>
        </w:rPr>
        <w:drawing>
          <wp:inline distT="0" distB="0" distL="0" distR="0" wp14:anchorId="2481B4B2" wp14:editId="16514CCF">
            <wp:extent cx="5783580" cy="4549140"/>
            <wp:effectExtent l="0" t="0" r="0" b="0"/>
            <wp:docPr id="3" name="Billede 1" descr="96B24960-4EC3-4A57-BFCF-21E801A9FB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6B24960-4EC3-4A57-BFCF-21E801A9FB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33338F">
          <w:footerReference w:type="even" r:id="rId12"/>
          <w:footerReference w:type="default" r:id="rId13"/>
          <w:pgSz w:w="11907" w:h="16839"/>
          <w:pgMar w:top="1134" w:right="1417" w:bottom="1134" w:left="1417" w:header="709" w:footer="709" w:gutter="0"/>
          <w:pgNumType w:start="0"/>
          <w:cols w:space="720"/>
          <w:docGrid w:linePitch="360"/>
        </w:sectPr>
      </w:pPr>
    </w:p>
    <w:p w14:paraId="18299AD5" w14:textId="3C1D5098" w:rsidR="0060746D" w:rsidRPr="00DA1614" w:rsidRDefault="0033338F" w:rsidP="0033338F">
      <w:pPr>
        <w:pStyle w:val="Typedudocument"/>
      </w:pPr>
      <w:r w:rsidRPr="0033338F">
        <w:lastRenderedPageBreak/>
        <w:t>COMMISSION IMPLEMENTING DECISION</w:t>
      </w:r>
    </w:p>
    <w:p w14:paraId="0F259A73" w14:textId="0303787E" w:rsidR="0060746D" w:rsidRPr="00DA1614" w:rsidRDefault="0033338F" w:rsidP="0033338F">
      <w:pPr>
        <w:pStyle w:val="Datedadoption"/>
      </w:pPr>
      <w:r w:rsidRPr="0033338F">
        <w:t xml:space="preserve">of </w:t>
      </w:r>
      <w:r w:rsidRPr="0033338F">
        <w:rPr>
          <w:rStyle w:val="Marker2"/>
        </w:rPr>
        <w:t>XXX</w:t>
      </w:r>
    </w:p>
    <w:p w14:paraId="39F18C8F" w14:textId="18837E82" w:rsidR="00EF40E8" w:rsidRPr="008D1182" w:rsidRDefault="0033338F" w:rsidP="0033338F">
      <w:pPr>
        <w:pStyle w:val="Titreobjet"/>
      </w:pPr>
      <w:bookmarkStart w:id="0" w:name="_Hlk150359678"/>
      <w:r w:rsidRPr="0033338F">
        <w:t>authorising the mechanical PET recycling process ‘PETUK SSP’ in accordance with Regulation (EU) 2022/1616 on recycled plastic materials and articles intended to come into contact with foods</w:t>
      </w:r>
    </w:p>
    <w:bookmarkEnd w:id="0"/>
    <w:p w14:paraId="49BD41D5" w14:textId="13D35957" w:rsidR="0060746D" w:rsidRPr="008D1182" w:rsidRDefault="0033338F" w:rsidP="0033338F">
      <w:pPr>
        <w:pStyle w:val="Languesfaisantfoi"/>
      </w:pPr>
      <w:r w:rsidRPr="0033338F">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09875865"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9C1499" w:rsidRPr="00EE4E27">
        <w:t>PETUK SSP</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9C1499" w:rsidRPr="00EE4E27">
        <w:t>09</w:t>
      </w:r>
      <w:r w:rsidR="00610E87" w:rsidRPr="00EE4E27">
        <w:t>-</w:t>
      </w:r>
      <w:r w:rsidR="00077997" w:rsidRPr="00EE4E27">
        <w:t>0</w:t>
      </w:r>
      <w:r w:rsidR="007C677F" w:rsidRPr="00EE4E27">
        <w:t>0</w:t>
      </w:r>
      <w:r w:rsidR="009C1499" w:rsidRPr="00EE4E27">
        <w:t>706</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w:t>
      </w:r>
      <w:r w:rsidR="0060746D" w:rsidRPr="008D1182">
        <w:lastRenderedPageBreak/>
        <w:t xml:space="preserve">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6947785E" w14:textId="4D3D438F" w:rsidR="0060746D"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E235B5" w:rsidRPr="00E235B5">
        <w:t>GBR-0IB-1A1</w:t>
      </w:r>
      <w:r w:rsidR="0060746D" w:rsidRPr="00EE4E27">
        <w:t>.</w:t>
      </w:r>
    </w:p>
    <w:p w14:paraId="0BFAA2D6" w14:textId="2D130DBA"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AE0253" w:rsidRPr="00EE4E27">
        <w:t>PETUK SSP</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15D6F8EA" w:rsidR="00DA1614" w:rsidRPr="00EE4E27" w:rsidRDefault="00D712CE" w:rsidP="00D712CE">
      <w:pPr>
        <w:pStyle w:val="Point0"/>
        <w:numPr>
          <w:ilvl w:val="0"/>
          <w:numId w:val="25"/>
        </w:numPr>
        <w:ind w:hanging="720"/>
      </w:pPr>
      <w:r w:rsidRPr="00EE4E27">
        <w:t>The r</w:t>
      </w:r>
      <w:r w:rsidR="00970DB4" w:rsidRPr="00EE4E27">
        <w:t>ecycling process ‘</w:t>
      </w:r>
      <w:r w:rsidR="00EE4E27" w:rsidRPr="00EE4E27">
        <w:t>PETUK SSP</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00D220CF" w:rsidR="004654E5" w:rsidRPr="00EE4E27" w:rsidRDefault="004654E5" w:rsidP="00D712CE">
      <w:pPr>
        <w:pStyle w:val="Point0"/>
        <w:numPr>
          <w:ilvl w:val="0"/>
          <w:numId w:val="25"/>
        </w:numPr>
        <w:ind w:hanging="720"/>
        <w:rPr>
          <w:lang w:val="en-IE"/>
        </w:rPr>
      </w:pPr>
      <w:r w:rsidRPr="004438FC">
        <w:rPr>
          <w:lang w:val="en-IE"/>
        </w:rPr>
        <w:t xml:space="preserve">The authorisation holder of </w:t>
      </w:r>
      <w:r w:rsidR="00D712CE" w:rsidRPr="004438FC">
        <w:rPr>
          <w:lang w:val="en-IE"/>
        </w:rPr>
        <w:t>the r</w:t>
      </w:r>
      <w:r w:rsidRPr="004438FC">
        <w:rPr>
          <w:lang w:val="en-IE"/>
        </w:rPr>
        <w:t xml:space="preserve">ecycling process </w:t>
      </w:r>
      <w:r w:rsidR="00EE4E27" w:rsidRPr="004438FC">
        <w:t>‘PETUK SSP</w:t>
      </w:r>
      <w:r w:rsidR="00EE4E27" w:rsidRPr="004438FC">
        <w:rPr>
          <w:bCs/>
        </w:rPr>
        <w:t>’</w:t>
      </w:r>
      <w:r w:rsidR="001C02DF" w:rsidRPr="004438FC" w:rsidDel="006072C8">
        <w:rPr>
          <w:lang w:val="en-IE"/>
        </w:rPr>
        <w:t xml:space="preserve"> </w:t>
      </w:r>
      <w:r w:rsidRPr="004438FC">
        <w:rPr>
          <w:lang w:val="en-IE"/>
        </w:rPr>
        <w:t xml:space="preserve">shall be </w:t>
      </w:r>
      <w:bookmarkStart w:id="8" w:name="_Hlk222386241"/>
      <w:r w:rsidR="00EE4E27" w:rsidRPr="004438FC">
        <w:rPr>
          <w:lang w:val="en-IE"/>
        </w:rPr>
        <w:t>PET UK</w:t>
      </w:r>
      <w:r w:rsidR="00CC790D" w:rsidRPr="004438FC">
        <w:t>,</w:t>
      </w:r>
      <w:r w:rsidR="00CC790D" w:rsidRPr="00EE4E27">
        <w:rPr>
          <w:lang w:val="en-IE"/>
        </w:rPr>
        <w:t xml:space="preserve"> </w:t>
      </w:r>
      <w:r w:rsidR="00EE4E27" w:rsidRPr="00EE4E27">
        <w:rPr>
          <w:lang w:val="en-IE"/>
        </w:rPr>
        <w:t>Garroch Business Park,Garroch Loaning, Dumfries, DG2 8PN Scotland</w:t>
      </w:r>
      <w:r w:rsidR="007468B5">
        <w:rPr>
          <w:lang w:val="en-IE"/>
        </w:rPr>
        <w:t>, UK</w:t>
      </w:r>
      <w:r w:rsidR="00ED5574" w:rsidRPr="00EE4E27">
        <w:rPr>
          <w:lang w:val="en-IE"/>
        </w:rPr>
        <w:t>.</w:t>
      </w:r>
    </w:p>
    <w:bookmarkEnd w:id="8"/>
    <w:p w14:paraId="23D73E52" w14:textId="1A7B1E9C" w:rsidR="0060746D" w:rsidRPr="008D1182" w:rsidRDefault="0060746D" w:rsidP="00D712CE">
      <w:pPr>
        <w:pStyle w:val="Point0"/>
        <w:numPr>
          <w:ilvl w:val="0"/>
          <w:numId w:val="25"/>
        </w:numPr>
        <w:ind w:hanging="720"/>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6DA4F192" w:rsidR="0060746D" w:rsidRPr="008D1182" w:rsidRDefault="00DA1614" w:rsidP="0060746D">
      <w:pPr>
        <w:pStyle w:val="Point0"/>
      </w:pPr>
      <w:r w:rsidRPr="008D1182">
        <w:t>1</w:t>
      </w:r>
      <w:r w:rsidR="0060746D" w:rsidRPr="008D1182">
        <w:t>.</w:t>
      </w:r>
      <w:r w:rsidR="0060746D" w:rsidRPr="008D1182">
        <w:tab/>
        <w:t xml:space="preserve">The pre-processing </w:t>
      </w:r>
      <w:r w:rsidRPr="008D1182">
        <w:t xml:space="preserve">operations shall ensure </w:t>
      </w:r>
      <w:r w:rsidR="0060746D" w:rsidRPr="008D1182">
        <w:t xml:space="preserve">that the </w:t>
      </w:r>
      <w:r w:rsidR="00177623" w:rsidRPr="008D1182">
        <w:t xml:space="preserve">plastic </w:t>
      </w:r>
      <w:r w:rsidR="0060746D" w:rsidRPr="008D1182">
        <w:t>input</w:t>
      </w:r>
      <w:r w:rsidRPr="008D1182">
        <w:t xml:space="preserve"> </w:t>
      </w:r>
      <w:r w:rsidR="00AD19FA" w:rsidRPr="008D1182">
        <w:t xml:space="preserve">is collected and sorted in accordance </w:t>
      </w:r>
      <w:r w:rsidR="006B057E" w:rsidRPr="008D1182">
        <w:t>with</w:t>
      </w:r>
      <w:r w:rsidR="008F3B13" w:rsidRPr="008D1182">
        <w:t xml:space="preserve"> </w:t>
      </w:r>
      <w:r w:rsidR="0060746D" w:rsidRPr="008D1182">
        <w:t>Article 6 of Regulation (EU) 2022/1616 and</w:t>
      </w:r>
      <w:r w:rsidR="00AD19FA" w:rsidRPr="008D1182">
        <w:t xml:space="preserve"> complies</w:t>
      </w:r>
      <w:r w:rsidR="0060746D"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0060746D" w:rsidRPr="008D1182">
        <w:t>Annex I thereto.</w:t>
      </w:r>
    </w:p>
    <w:p w14:paraId="31E0F48B" w14:textId="4082F987" w:rsidR="00DA1614" w:rsidRPr="008D1182" w:rsidRDefault="00DA1614" w:rsidP="0060746D">
      <w:pPr>
        <w:pStyle w:val="Point0"/>
      </w:pPr>
      <w:r w:rsidRPr="008D1182">
        <w:t>2.</w:t>
      </w:r>
      <w:r w:rsidRPr="008D1182">
        <w:tab/>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D1182">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50C2760D" w:rsidR="00776B9E" w:rsidRPr="008D1182" w:rsidRDefault="00776B9E" w:rsidP="00776B9E">
      <w:pPr>
        <w:pStyle w:val="Point0"/>
      </w:pPr>
      <w:r w:rsidRPr="008D1182">
        <w:t>3.</w:t>
      </w:r>
      <w:r w:rsidRPr="008D1182">
        <w:tab/>
      </w:r>
      <w:r w:rsidR="005A2F12"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005A2F12"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9"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9"/>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0" w:name="_Hlk185240993"/>
      <w:bookmarkStart w:id="11"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2" w:name="_Hlk167195487"/>
      <w:bookmarkStart w:id="13" w:name="_Hlk167195299"/>
      <w:bookmarkStart w:id="14"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2"/>
      <w:r w:rsidRPr="00D712CE">
        <w:rPr>
          <w:color w:val="000000" w:themeColor="text1"/>
        </w:rPr>
        <w:t>:</w:t>
      </w:r>
      <w:bookmarkEnd w:id="13"/>
    </w:p>
    <w:p w14:paraId="37D9D655" w14:textId="52F2EC37" w:rsidR="00D712CE" w:rsidRPr="00D712CE" w:rsidRDefault="00D712CE" w:rsidP="008B070D">
      <w:pPr>
        <w:pStyle w:val="Point0letter"/>
      </w:pPr>
      <w:r w:rsidRPr="00D712CE">
        <w:lastRenderedPageBreak/>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0"/>
      <w:r w:rsidRPr="00D712CE">
        <w:t>.</w:t>
      </w:r>
    </w:p>
    <w:bookmarkEnd w:id="11"/>
    <w:bookmarkEnd w:id="14"/>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72DEF299" w:rsidR="002C6D69" w:rsidRPr="008D1182" w:rsidRDefault="0060746D" w:rsidP="00401238">
      <w:pPr>
        <w:rPr>
          <w:lang w:val="en-IE"/>
        </w:rPr>
      </w:pPr>
      <w:r w:rsidRPr="00EE4E27">
        <w:rPr>
          <w:lang w:val="en-IE"/>
        </w:rPr>
        <w:t xml:space="preserve">This Decision is addressed </w:t>
      </w:r>
      <w:r w:rsidRPr="004438FC">
        <w:rPr>
          <w:lang w:val="en-IE"/>
        </w:rPr>
        <w:t>to</w:t>
      </w:r>
      <w:r w:rsidR="00484C91" w:rsidRPr="004438FC">
        <w:rPr>
          <w:lang w:val="en-IE"/>
        </w:rPr>
        <w:t xml:space="preserve"> </w:t>
      </w:r>
      <w:r w:rsidR="00EE4E27" w:rsidRPr="004438FC">
        <w:rPr>
          <w:lang w:val="en-IE"/>
        </w:rPr>
        <w:t>PET UK, Garroch</w:t>
      </w:r>
      <w:r w:rsidR="00EE4E27" w:rsidRPr="00EE4E27">
        <w:rPr>
          <w:lang w:val="en-IE"/>
        </w:rPr>
        <w:t xml:space="preserve"> Business Park,Garroch Loaning, Dumfries, DG2 8PN Scotland</w:t>
      </w:r>
      <w:r w:rsidR="007468B5">
        <w:rPr>
          <w:lang w:val="en-IE"/>
        </w:rPr>
        <w:t>, UK</w:t>
      </w:r>
      <w:r w:rsidR="00EE4E27" w:rsidRPr="00EE4E27">
        <w:rPr>
          <w:lang w:val="en-IE"/>
        </w:rPr>
        <w:t>.</w:t>
      </w:r>
      <w:r w:rsidR="006F613D" w:rsidRPr="008D1182">
        <w:rPr>
          <w:lang w:val="en-IE"/>
        </w:rPr>
        <w:t xml:space="preserve"> </w:t>
      </w:r>
    </w:p>
    <w:p w14:paraId="549535A9" w14:textId="29395FF9" w:rsidR="0060746D" w:rsidRPr="008D1182" w:rsidRDefault="0033338F" w:rsidP="0033338F">
      <w:pPr>
        <w:pStyle w:val="Fait"/>
      </w:pPr>
      <w:r w:rsidRPr="0033338F">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33338F">
      <w:headerReference w:type="even" r:id="rId14"/>
      <w:footerReference w:type="even" r:id="rId15"/>
      <w:footerReference w:type="default" r:id="rId16"/>
      <w:headerReference w:type="first" r:id="rId17"/>
      <w:footerReference w:type="firs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BDB9" w14:textId="488CB8AF" w:rsidR="0033338F" w:rsidRPr="0033338F" w:rsidRDefault="0033338F" w:rsidP="0033338F">
    <w:pPr>
      <w:pStyle w:val="Sidefod"/>
      <w:rPr>
        <w:rFonts w:ascii="Arial" w:hAnsi="Arial" w:cs="Arial"/>
        <w:b/>
        <w:sz w:val="48"/>
      </w:rPr>
    </w:pPr>
    <w:r w:rsidRPr="0033338F">
      <w:rPr>
        <w:rFonts w:ascii="Arial" w:hAnsi="Arial" w:cs="Arial"/>
        <w:b/>
        <w:sz w:val="48"/>
      </w:rPr>
      <w:t>EN</w:t>
    </w:r>
    <w:r w:rsidRPr="0033338F">
      <w:rPr>
        <w:rFonts w:ascii="Arial" w:hAnsi="Arial" w:cs="Arial"/>
        <w:b/>
        <w:sz w:val="48"/>
      </w:rPr>
      <w:tab/>
    </w:r>
    <w:r w:rsidRPr="0033338F">
      <w:rPr>
        <w:rFonts w:ascii="Arial" w:hAnsi="Arial" w:cs="Arial"/>
        <w:b/>
        <w:sz w:val="48"/>
      </w:rPr>
      <w:tab/>
    </w:r>
    <w:r w:rsidRPr="0033338F">
      <w:tab/>
    </w:r>
    <w:r w:rsidRPr="0033338F">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6805" w14:textId="7CD78259" w:rsidR="0033338F" w:rsidRPr="0033338F" w:rsidRDefault="0033338F" w:rsidP="0033338F">
    <w:pPr>
      <w:pStyle w:val="Sidefod"/>
      <w:rPr>
        <w:rFonts w:ascii="Arial" w:hAnsi="Arial" w:cs="Arial"/>
        <w:b/>
        <w:sz w:val="48"/>
      </w:rPr>
    </w:pPr>
    <w:r w:rsidRPr="0033338F">
      <w:rPr>
        <w:rFonts w:ascii="Arial" w:hAnsi="Arial" w:cs="Arial"/>
        <w:b/>
        <w:sz w:val="48"/>
      </w:rPr>
      <w:t>EN</w:t>
    </w:r>
    <w:r w:rsidRPr="0033338F">
      <w:rPr>
        <w:rFonts w:ascii="Arial" w:hAnsi="Arial" w:cs="Arial"/>
        <w:b/>
        <w:sz w:val="48"/>
      </w:rPr>
      <w:tab/>
    </w:r>
    <w:r w:rsidRPr="0033338F">
      <w:rPr>
        <w:rFonts w:ascii="Arial" w:hAnsi="Arial" w:cs="Arial"/>
        <w:b/>
        <w:sz w:val="48"/>
      </w:rPr>
      <w:tab/>
    </w:r>
    <w:r w:rsidRPr="0033338F">
      <w:tab/>
    </w:r>
    <w:r w:rsidRPr="0033338F">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B9731" w14:textId="77777777" w:rsidR="00470D97" w:rsidRPr="00401238" w:rsidRDefault="00470D97"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4AC12" w14:textId="33CD910B" w:rsidR="0033338F" w:rsidRPr="0033338F" w:rsidRDefault="0033338F" w:rsidP="0033338F">
    <w:pPr>
      <w:pStyle w:val="Sidefod"/>
      <w:rPr>
        <w:rFonts w:ascii="Arial" w:hAnsi="Arial" w:cs="Arial"/>
        <w:b/>
        <w:sz w:val="48"/>
      </w:rPr>
    </w:pPr>
    <w:r w:rsidRPr="0033338F">
      <w:rPr>
        <w:rFonts w:ascii="Arial" w:hAnsi="Arial" w:cs="Arial"/>
        <w:b/>
        <w:sz w:val="48"/>
      </w:rPr>
      <w:t>EN</w:t>
    </w:r>
    <w:r w:rsidRPr="0033338F">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33338F">
      <w:tab/>
    </w:r>
    <w:r w:rsidRPr="0033338F">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33338F">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435E0EDD" w:rsidR="00FB4AFA" w:rsidRDefault="00987365"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6ADD3599">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0BFE3980" w14:textId="77777777" w:rsidR="00987365" w:rsidRDefault="00987365" w:rsidP="009873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0BFE3980" w14:textId="77777777" w:rsidR="00987365" w:rsidRDefault="00987365" w:rsidP="009873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2513B72D">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13888656" w14:textId="77777777" w:rsidR="00987365" w:rsidRDefault="00987365" w:rsidP="009873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13888656" w14:textId="77777777" w:rsidR="00987365" w:rsidRDefault="00987365" w:rsidP="00987365">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741CC0FF" w:rsidR="0060746D" w:rsidRPr="00470D97" w:rsidRDefault="0060746D" w:rsidP="00470D97">
      <w:pPr>
        <w:pStyle w:val="Fodnotetekst"/>
      </w:pPr>
      <w:r w:rsidRPr="00441884">
        <w:rPr>
          <w:rStyle w:val="Fodnotehenvisning"/>
        </w:rPr>
        <w:footnoteRef/>
      </w:r>
      <w:r w:rsidRPr="00F30F18">
        <w:tab/>
      </w:r>
      <w:r w:rsidR="00AE0253" w:rsidRPr="00EE4E27">
        <w:t>EFSA Panel on Food Contact Materials, Enzymes, Flavourings and Processing Aids (CEF); Scientific</w:t>
      </w:r>
      <w:r w:rsidR="00470D97">
        <w:t xml:space="preserve"> </w:t>
      </w:r>
      <w:r w:rsidR="00AE0253" w:rsidRPr="00EE4E27">
        <w:t>Opinion on the safety evaluation of the process “PETUK SSP” for production of recycled post-consumer PET for use in food contact materials. EFSA Journal 2012;10(8):2826. [16 pp.] doi:10.2903/j.efsa.2012.2826.</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BD496" w14:textId="77777777" w:rsidR="00470D97" w:rsidRDefault="00470D97">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93C1" w14:textId="77777777" w:rsidR="00470D97" w:rsidRDefault="00470D9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08CE0490"/>
    <w:lvl w:ilvl="0">
      <w:start w:val="6"/>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96B24960-4EC3-4A57-BFCF-21E801A9FB29"/>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PETUK SSP\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38F"/>
    <w:rsid w:val="0033344A"/>
    <w:rsid w:val="00334BE4"/>
    <w:rsid w:val="0033742D"/>
    <w:rsid w:val="003434AF"/>
    <w:rsid w:val="00351B00"/>
    <w:rsid w:val="003569F1"/>
    <w:rsid w:val="0036266C"/>
    <w:rsid w:val="00363979"/>
    <w:rsid w:val="003858F0"/>
    <w:rsid w:val="0038773F"/>
    <w:rsid w:val="0039599E"/>
    <w:rsid w:val="003A268C"/>
    <w:rsid w:val="003A395E"/>
    <w:rsid w:val="003B2205"/>
    <w:rsid w:val="003B7802"/>
    <w:rsid w:val="003C2E0A"/>
    <w:rsid w:val="003C3291"/>
    <w:rsid w:val="003D3103"/>
    <w:rsid w:val="003D3869"/>
    <w:rsid w:val="003D4050"/>
    <w:rsid w:val="003E19DF"/>
    <w:rsid w:val="003F233D"/>
    <w:rsid w:val="003F555B"/>
    <w:rsid w:val="003F710A"/>
    <w:rsid w:val="00401238"/>
    <w:rsid w:val="0041045D"/>
    <w:rsid w:val="00411AEF"/>
    <w:rsid w:val="00413FEC"/>
    <w:rsid w:val="00414E3D"/>
    <w:rsid w:val="004176CE"/>
    <w:rsid w:val="00417F31"/>
    <w:rsid w:val="00422E19"/>
    <w:rsid w:val="0042648E"/>
    <w:rsid w:val="0042756B"/>
    <w:rsid w:val="004342CB"/>
    <w:rsid w:val="00436A3E"/>
    <w:rsid w:val="004438FC"/>
    <w:rsid w:val="0045131A"/>
    <w:rsid w:val="004654E5"/>
    <w:rsid w:val="00466C2C"/>
    <w:rsid w:val="00470D97"/>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210DF"/>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3680D"/>
    <w:rsid w:val="00642ECD"/>
    <w:rsid w:val="00657B22"/>
    <w:rsid w:val="00661D6B"/>
    <w:rsid w:val="00664053"/>
    <w:rsid w:val="00664F7E"/>
    <w:rsid w:val="006675E8"/>
    <w:rsid w:val="006737C1"/>
    <w:rsid w:val="00674975"/>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A52"/>
    <w:rsid w:val="006F3FCF"/>
    <w:rsid w:val="006F613D"/>
    <w:rsid w:val="006F7261"/>
    <w:rsid w:val="0071008B"/>
    <w:rsid w:val="00716EA0"/>
    <w:rsid w:val="00734F9F"/>
    <w:rsid w:val="00743940"/>
    <w:rsid w:val="007468B5"/>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B724B"/>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81049"/>
    <w:rsid w:val="00981DA0"/>
    <w:rsid w:val="00985F51"/>
    <w:rsid w:val="00987365"/>
    <w:rsid w:val="00992BD1"/>
    <w:rsid w:val="009A1970"/>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1725"/>
    <w:rsid w:val="00B93B3F"/>
    <w:rsid w:val="00BB3395"/>
    <w:rsid w:val="00BC507D"/>
    <w:rsid w:val="00BC667A"/>
    <w:rsid w:val="00BE1F8B"/>
    <w:rsid w:val="00BE2F4A"/>
    <w:rsid w:val="00BF68C8"/>
    <w:rsid w:val="00C00F39"/>
    <w:rsid w:val="00C01621"/>
    <w:rsid w:val="00C02C32"/>
    <w:rsid w:val="00C12301"/>
    <w:rsid w:val="00C1368B"/>
    <w:rsid w:val="00C27311"/>
    <w:rsid w:val="00C50AB1"/>
    <w:rsid w:val="00C54464"/>
    <w:rsid w:val="00C54515"/>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69C8"/>
    <w:rsid w:val="00DB727B"/>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29"/>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33338F"/>
    <w:pPr>
      <w:tabs>
        <w:tab w:val="center" w:pos="4535"/>
        <w:tab w:val="right" w:pos="9071"/>
      </w:tabs>
      <w:spacing w:before="0"/>
    </w:pPr>
  </w:style>
  <w:style w:type="character" w:customStyle="1" w:styleId="SidehovedTegn">
    <w:name w:val="Sidehoved Tegn"/>
    <w:basedOn w:val="Standardskrifttypeiafsnit"/>
    <w:link w:val="Sidehoved"/>
    <w:uiPriority w:val="99"/>
    <w:rsid w:val="0033338F"/>
    <w:rPr>
      <w:rFonts w:ascii="Times New Roman" w:hAnsi="Times New Roman" w:cs="Times New Roman"/>
      <w:sz w:val="24"/>
      <w:lang w:val="en-GB"/>
    </w:rPr>
  </w:style>
  <w:style w:type="paragraph" w:styleId="Sidefod">
    <w:name w:val="footer"/>
    <w:basedOn w:val="Normal"/>
    <w:link w:val="SidefodTegn"/>
    <w:uiPriority w:val="99"/>
    <w:unhideWhenUsed/>
    <w:rsid w:val="0033338F"/>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33338F"/>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33338F"/>
    <w:pPr>
      <w:tabs>
        <w:tab w:val="center" w:pos="7285"/>
        <w:tab w:val="right" w:pos="14003"/>
      </w:tabs>
      <w:spacing w:before="0"/>
    </w:pPr>
  </w:style>
  <w:style w:type="paragraph" w:customStyle="1" w:styleId="FooterLandscape">
    <w:name w:val="FooterLandscape"/>
    <w:basedOn w:val="Normal"/>
    <w:rsid w:val="0033338F"/>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33338F"/>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33338F"/>
    <w:pPr>
      <w:spacing w:before="0"/>
      <w:jc w:val="right"/>
    </w:pPr>
    <w:rPr>
      <w:sz w:val="28"/>
    </w:rPr>
  </w:style>
  <w:style w:type="paragraph" w:customStyle="1" w:styleId="FooterSensitivity">
    <w:name w:val="Footer Sensitivity"/>
    <w:basedOn w:val="Normal"/>
    <w:rsid w:val="0033338F"/>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470D97"/>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470D97"/>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470D97"/>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470D97"/>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Normal"/>
    <w:rsid w:val="00470D97"/>
    <w:pPr>
      <w:autoSpaceDE w:val="0"/>
      <w:autoSpaceDN w:val="0"/>
      <w:adjustRightInd w:val="0"/>
      <w:spacing w:before="0" w:after="0"/>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1282</Words>
  <Characters>6978</Characters>
  <Application>Microsoft Office Word</Application>
  <DocSecurity>0</DocSecurity>
  <Lines>126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2026-03-18T12:54:00Z</dcterms:created>
  <dcterms:modified xsi:type="dcterms:W3CDTF">2026-03-18T12:54:00Z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